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Ilford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Ilford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Ilford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Ilford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Ilford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Ilford South are estimated to have a score of 1-2 on the PGSI (low-risk gambling), whilst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69.7% </w:t>
      </w:r>
      <w:r w:rsidRPr="004747BF">
        <w:rPr>
          <w:rFonts w:ascii="Libre Franklin Light" w:eastAsia="Times New Roman" w:hAnsi="Libre Franklin Light" w:cs="Calibri Light"/>
        </w:rPr>
        <w:t xml:space="preserve">of those respondents classified as PGSI 8+ in Ilford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Ilford South is estimated to be </w:t>
      </w:r>
      <w:r w:rsidRPr="00773DF7">
        <w:rPr>
          <w:rFonts w:ascii="Libre Franklin Light" w:eastAsia="Times New Roman" w:hAnsi="Libre Franklin Light" w:cs="Calibri Light"/>
          <w:b/>
          <w:bCs/>
          <w:color w:val="C45911" w:themeColor="accent2" w:themeShade="BF"/>
        </w:rPr>
        <w:t xml:space="preserve">£4,189,262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Ilford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Ilford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Ilford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Ilford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lford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Ilford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lford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Ilford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Ilford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lford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Ilford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Ilford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Ilford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Ilford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Ilford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Ilford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£4,189,262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Ilford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£68,236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£1,411,163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£101,091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£28,432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£52,125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£2,528,215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£4,189,262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Ilford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Ilford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Ilford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Ilford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Ilford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Ilford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Ilford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Ilford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Ilford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5E2026D-86EC-4FBC-870F-E4519236E66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